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1" w:name="_Hlk115100762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2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198C6FC8" w14:textId="27FDC1B6" w:rsidR="00031B31" w:rsidRPr="00031B31" w:rsidRDefault="007659E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 xml:space="preserve">ÖA </w:t>
                </w:r>
                <w:r w:rsidR="006C44ED">
                  <w:rPr>
                    <w:rFonts w:cs="Segoe UI"/>
                  </w:rPr>
                  <w:t>1</w:t>
                </w:r>
                <w:r w:rsidR="005933A2">
                  <w:rPr>
                    <w:rFonts w:cs="Segoe UI"/>
                  </w:rPr>
                  <w:t>3</w:t>
                </w:r>
                <w:r>
                  <w:rPr>
                    <w:rFonts w:cs="Segoe UI"/>
                  </w:rPr>
                  <w:t>-2</w:t>
                </w:r>
                <w:r w:rsidR="00EE0522">
                  <w:rPr>
                    <w:rFonts w:cs="Segoe UI"/>
                  </w:rPr>
                  <w:t>6</w:t>
                </w:r>
              </w:p>
            </w:tc>
          </w:sdtContent>
        </w:sdt>
      </w:tr>
      <w:tr w:rsidR="00031B31" w:rsidRPr="00031B31" w14:paraId="602E4678" w14:textId="77777777" w:rsidTr="00E5584A">
        <w:trPr>
          <w:trHeight w:val="340"/>
        </w:trPr>
        <w:tc>
          <w:tcPr>
            <w:tcW w:w="2364" w:type="dxa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  <w:b/>
            </w:rPr>
            <w:id w:val="-201884870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  <w:hideMark/>
              </w:tcPr>
              <w:p w14:paraId="44DFFE5E" w14:textId="3B1BE319" w:rsidR="00031B31" w:rsidRPr="00031B31" w:rsidRDefault="00A367DC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  <w:b/>
                  </w:rPr>
                  <w:t>Partikelzähler</w:t>
                </w:r>
              </w:p>
            </w:tc>
          </w:sdtContent>
        </w:sdt>
      </w:tr>
      <w:tr w:rsidR="00B2134E" w:rsidRPr="00031B31" w14:paraId="6BA1CB97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3466ED13" w14:textId="4631826B" w:rsidR="00B2134E" w:rsidRDefault="00A367DC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Lieferung eines Partikelzählers inkl. Aufbau und Inbetriebnahme</w:t>
                </w:r>
              </w:p>
            </w:tc>
          </w:sdtContent>
        </w:sdt>
      </w:tr>
      <w:bookmarkEnd w:id="2"/>
      <w:tr w:rsidR="00031B31" w:rsidRPr="00031B31" w14:paraId="0A7A16F1" w14:textId="77777777" w:rsidTr="00E5584A">
        <w:trPr>
          <w:trHeight w:val="340"/>
        </w:trPr>
        <w:tc>
          <w:tcPr>
            <w:tcW w:w="2364" w:type="dxa"/>
            <w:vAlign w:val="center"/>
          </w:tcPr>
          <w:p w14:paraId="6620426D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 w:rsidRPr="00031B31">
              <w:rPr>
                <w:rFonts w:cs="Segoe UI"/>
                <w:b/>
              </w:rPr>
              <w:t>Los:</w:t>
            </w: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vAlign w:val="center"/>
              </w:tcPr>
              <w:p w14:paraId="7EA13BA5" w14:textId="566B88E6" w:rsidR="00031B31" w:rsidRPr="00031B31" w:rsidRDefault="00EE0522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Gesamtvergabe – ein Los</w:t>
                </w:r>
              </w:p>
            </w:tc>
          </w:sdtContent>
        </w:sdt>
      </w:tr>
      <w:bookmarkEnd w:id="1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5B95648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</w:t>
      </w:r>
      <w:r w:rsidR="00A02F2D">
        <w:rPr>
          <w:rFonts w:eastAsia="Calibri" w:cs="Segoe UI"/>
          <w:lang w:eastAsia="en-US"/>
        </w:rPr>
        <w:t>.</w:t>
      </w:r>
      <w:bookmarkStart w:id="3" w:name="_GoBack"/>
      <w:bookmarkEnd w:id="3"/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>Sächsischen Datenschutz- und Transparenzbeauftragten, Maternistraße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6waA/pqVIJzOQuvI75A1UPFRosMcB11VCMgcHB4bwoB+l0t/MnIDv9bwbHSIQlKEmTfC9LqnATZyDdD2mN+1Ag==" w:salt="HqkB0jqnxsVocrswngd8IQ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933A2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44ED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659EE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52EFE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2F2D"/>
    <w:rsid w:val="00A039CD"/>
    <w:rsid w:val="00A05D11"/>
    <w:rsid w:val="00A2465D"/>
    <w:rsid w:val="00A259E4"/>
    <w:rsid w:val="00A267D7"/>
    <w:rsid w:val="00A27542"/>
    <w:rsid w:val="00A35112"/>
    <w:rsid w:val="00A367DC"/>
    <w:rsid w:val="00A40F46"/>
    <w:rsid w:val="00A418E6"/>
    <w:rsid w:val="00A45795"/>
    <w:rsid w:val="00A6102D"/>
    <w:rsid w:val="00A61E18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4435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A6901"/>
    <w:rsid w:val="00BB738F"/>
    <w:rsid w:val="00BB7FBA"/>
    <w:rsid w:val="00BC3DFC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2FB0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366B6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0522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  <w:rsid w:val="0085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3E8C2-D820-4189-9553-C27CC2E75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618</Words>
  <Characters>4244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Sebastian.Scheit</cp:lastModifiedBy>
  <cp:revision>17</cp:revision>
  <cp:lastPrinted>2021-05-25T11:55:00Z</cp:lastPrinted>
  <dcterms:created xsi:type="dcterms:W3CDTF">2025-06-17T05:26:00Z</dcterms:created>
  <dcterms:modified xsi:type="dcterms:W3CDTF">2026-07-21T08:20:00Z</dcterms:modified>
</cp:coreProperties>
</file>